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1508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Keite Moema dos Reis Jofre de Souza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coordenação de apresentações de teatro na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Keite Moema dos Reis Jofre de Souza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coordenação de apresentações de teatro na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0414F5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0C1" w:rsidRDefault="005B30C1">
      <w:r>
        <w:separator/>
      </w:r>
    </w:p>
  </w:endnote>
  <w:endnote w:type="continuationSeparator" w:id="0">
    <w:p w:rsidR="005B30C1" w:rsidRDefault="005B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0C1" w:rsidRDefault="005B30C1">
      <w:r>
        <w:separator/>
      </w:r>
    </w:p>
  </w:footnote>
  <w:footnote w:type="continuationSeparator" w:id="0">
    <w:p w:rsidR="005B30C1" w:rsidRDefault="005B3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1911F3C8" wp14:editId="60C1F4C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0BD86E2F" wp14:editId="0907A62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057E6FBB" wp14:editId="5E90FD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14F5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0C1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2015-08-18T15:11:00Z</dcterms:created>
  <dcterms:modified xsi:type="dcterms:W3CDTF">2015-08-18T15:11:00Z</dcterms:modified>
</cp:coreProperties>
</file>